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Windsor</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Windsor</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Windsor</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Windsor</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Windsor</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Windsor are estimated to have a score of 1-2 on the PGSI (low-risk gambling), whilst </w:t>
      </w:r>
      <w:r w:rsidRPr="00773DF7">
        <w:rPr>
          <w:rFonts w:ascii="Libre Franklin Light" w:hAnsi="Libre Franklin Light" w:cs="Calibri Light"/>
          <w:b/>
          <w:bCs/>
          <w:color w:val="C45911" w:themeColor="accent2" w:themeShade="BF"/>
        </w:rPr>
        <w:t xml:space="preserve">4.4%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58.6% </w:t>
      </w:r>
      <w:r w:rsidRPr="004747BF">
        <w:rPr>
          <w:rFonts w:ascii="Libre Franklin Light" w:eastAsia="Times New Roman" w:hAnsi="Libre Franklin Light" w:cs="Calibri Light"/>
        </w:rPr>
        <w:t xml:space="preserve">of those respondents classified as PGSI 8+ in Windsor</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Windsor is estimated to be </w:t>
      </w:r>
      <w:r w:rsidRPr="00773DF7">
        <w:rPr>
          <w:rFonts w:ascii="Libre Franklin Light" w:eastAsia="Times New Roman" w:hAnsi="Libre Franklin Light" w:cs="Calibri Light"/>
          <w:b/>
          <w:bCs/>
          <w:color w:val="C45911" w:themeColor="accent2" w:themeShade="BF"/>
        </w:rPr>
        <w:t xml:space="preserve">£1,908,408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Windsor</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Windsor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Windsor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Windsor</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indsor.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Windsor</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indsor.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Windsor</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31.0%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Windsor</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58.6%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indsor.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Windsor</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29.3%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Windsor</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Windsor</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56.7%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Windsor</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Windsor</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Windsor</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£1,908,408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Windsor</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£31,085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£642,852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£46,052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£12,952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£23,745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£1,151,722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£1,908,408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Windsor</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Windsor</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Windsor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Windsor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28.3%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Windsor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Windsor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Windsor</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similar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Windsor</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21.9%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Windsor</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28.3%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Windsor</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Windsor</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Windsor</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18C1AC0-355F-4319-B99D-9C729D0D68D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